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Default="00481420" w:rsidP="00CB4797">
    <w:pPr>
      <w:pStyle w:val="Encabezado"/>
      <w:tabs>
        <w:tab w:val="clear" w:pos="4252"/>
        <w:tab w:val="clear" w:pos="8504"/>
        <w:tab w:val="left" w:pos="7418"/>
        <w:tab w:val="left" w:pos="7826"/>
      </w:tabs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B4797">
      <w:tab/>
      <w:t>2021-002-110</w:t>
    </w:r>
    <w:r w:rsidR="00CB4797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2.9pt;height:14.4pt" o:bullet="t">
        <v:imagedata r:id="rId1" o:title="Nota"/>
      </v:shape>
    </w:pict>
  </w:numPicBullet>
  <w:numPicBullet w:numPicBulletId="1">
    <w:pict>
      <v:shape id="_x0000_i1085" type="#_x0000_t75" style="width:12.4pt;height:8.95pt" o:bullet="t">
        <v:imagedata r:id="rId2" o:title="carpeta"/>
      </v:shape>
    </w:pict>
  </w:numPicBullet>
  <w:numPicBullet w:numPicBulletId="2">
    <w:pict>
      <v:shape id="_x0000_i1086" type="#_x0000_t75" style="width:12.4pt;height:12.4pt" o:bullet="t">
        <v:imagedata r:id="rId3" o:title="_CLIP08"/>
      </v:shape>
    </w:pict>
  </w:numPicBullet>
  <w:numPicBullet w:numPicBulletId="3">
    <w:pict>
      <v:shape id="_x0000_i1087" type="#_x0000_t75" style="width:17.4pt;height:17.4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A20C02"/>
    <w:rsid w:val="00A4172C"/>
    <w:rsid w:val="00B418D3"/>
    <w:rsid w:val="00B6035D"/>
    <w:rsid w:val="00C01F38"/>
    <w:rsid w:val="00CB4797"/>
    <w:rsid w:val="00CE5709"/>
    <w:rsid w:val="00D069BF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cp:lastPrinted>2007-05-25T13:16:00Z</cp:lastPrinted>
  <dcterms:created xsi:type="dcterms:W3CDTF">2021-03-29T15:02:00Z</dcterms:created>
  <dcterms:modified xsi:type="dcterms:W3CDTF">2021-05-06T10:36:00Z</dcterms:modified>
</cp:coreProperties>
</file>